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26EF" w14:textId="77777777" w:rsidR="006A72D1" w:rsidRPr="00E5388A" w:rsidRDefault="006A72D1" w:rsidP="006A72D1">
      <w:pPr>
        <w:rPr>
          <w:rFonts w:ascii="Arial" w:eastAsiaTheme="minorEastAsia" w:hAnsi="Arial" w:cs="Arial"/>
          <w:sz w:val="20"/>
          <w:szCs w:val="20"/>
        </w:rPr>
      </w:pPr>
    </w:p>
    <w:p w14:paraId="6FF45D16" w14:textId="77777777" w:rsidR="006A72D1" w:rsidRPr="00E5388A" w:rsidRDefault="006A72D1" w:rsidP="006A72D1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E5388A">
        <w:rPr>
          <w:rFonts w:ascii="Arial" w:eastAsia="Calibri" w:hAnsi="Arial" w:cs="Arial"/>
          <w:b/>
        </w:rPr>
        <w:t>Pregled stranke v skladu z določili Zakona o preprečevanju pranja denarja in financiranja terorizma</w:t>
      </w:r>
    </w:p>
    <w:p w14:paraId="0CA41306" w14:textId="77777777" w:rsidR="006A72D1" w:rsidRPr="00E5388A" w:rsidRDefault="006A72D1" w:rsidP="006A72D1">
      <w:pPr>
        <w:spacing w:after="200" w:line="276" w:lineRule="auto"/>
        <w:jc w:val="center"/>
        <w:rPr>
          <w:rFonts w:ascii="Arial" w:eastAsia="Calibri" w:hAnsi="Arial" w:cs="Arial"/>
        </w:rPr>
      </w:pPr>
      <w:r w:rsidRPr="00E5388A">
        <w:rPr>
          <w:rFonts w:ascii="Arial" w:eastAsia="Calibri" w:hAnsi="Arial" w:cs="Arial"/>
        </w:rPr>
        <w:t>FIZIČNA OSEBA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2241"/>
        <w:gridCol w:w="2249"/>
        <w:gridCol w:w="2252"/>
      </w:tblGrid>
      <w:tr w:rsidR="006A72D1" w:rsidRPr="00E5388A" w14:paraId="130E737B" w14:textId="77777777" w:rsidTr="00E5388A">
        <w:trPr>
          <w:trHeight w:val="254"/>
        </w:trPr>
        <w:tc>
          <w:tcPr>
            <w:tcW w:w="8978" w:type="dxa"/>
            <w:gridSpan w:val="4"/>
            <w:tcBorders>
              <w:bottom w:val="single" w:sz="4" w:space="0" w:color="auto"/>
            </w:tcBorders>
          </w:tcPr>
          <w:p w14:paraId="0D7A94B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A8DC0B" w14:textId="56FA2805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Osebno ime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C60E6386287E4482834E7519D1AEEC82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337E7B77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70F539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7C66C0" w14:textId="0491D1E4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Naslov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(stalni in začasni)</w:t>
            </w:r>
            <w:r w:rsidR="002C2A4D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1283765225"/>
                <w:placeholder>
                  <w:docPart w:val="E91B7E434514430FAA4EBB27608E2DB5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584BFFE6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53420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99A95" w14:textId="60051FF2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Datum rojstva</w:t>
            </w:r>
            <w:sdt>
              <w:sdtPr>
                <w:rPr>
                  <w:rFonts w:ascii="Arial" w:hAnsi="Arial" w:cs="Arial"/>
                  <w:lang w:val="en-US"/>
                </w:rPr>
                <w:id w:val="-1164080345"/>
                <w:placeholder>
                  <w:docPart w:val="8DE7647973E74F85B749187B0490458D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7E7584BB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A4F61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82B564" w14:textId="1E267052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Kraj rojstva</w:t>
            </w:r>
            <w:sdt>
              <w:sdtPr>
                <w:rPr>
                  <w:rFonts w:ascii="Arial" w:hAnsi="Arial" w:cs="Arial"/>
                  <w:lang w:val="en-US"/>
                </w:rPr>
                <w:id w:val="2123723774"/>
                <w:placeholder>
                  <w:docPart w:val="907245BC697C4889B44437CBD29BEF31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1DAEB5A3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1FE1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2E3B89" w14:textId="12708321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Državljanstvo</w:t>
            </w:r>
            <w:sdt>
              <w:sdtPr>
                <w:rPr>
                  <w:rFonts w:ascii="Arial" w:hAnsi="Arial" w:cs="Arial"/>
                  <w:lang w:val="en-US"/>
                </w:rPr>
                <w:id w:val="-786656636"/>
                <w:placeholder>
                  <w:docPart w:val="F21DF580528340338BFD8004AFFC0EB7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1AD465A7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7AF0E6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789AB8" w14:textId="41BB3582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Davčna številka</w:t>
            </w:r>
            <w:sdt>
              <w:sdtPr>
                <w:rPr>
                  <w:rFonts w:ascii="Arial" w:hAnsi="Arial" w:cs="Arial"/>
                  <w:lang w:val="en-US"/>
                </w:rPr>
                <w:id w:val="-1829051537"/>
                <w:placeholder>
                  <w:docPart w:val="CC60E764567B412A97C370B022CED25B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3741EFE0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4C8538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9F8F1B" w14:textId="1ADC7B51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EMŠO</w:t>
            </w:r>
            <w:sdt>
              <w:sdtPr>
                <w:rPr>
                  <w:rFonts w:ascii="Arial" w:hAnsi="Arial" w:cs="Arial"/>
                  <w:lang w:val="en-US"/>
                </w:rPr>
                <w:id w:val="-1137638991"/>
                <w:placeholder>
                  <w:docPart w:val="303226CD59694B21B0579A311125CB9B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32F345C7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9C41E2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986F51" w14:textId="3395425F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Št. osebnega dokumenta</w:t>
            </w:r>
            <w:sdt>
              <w:sdtPr>
                <w:rPr>
                  <w:rFonts w:ascii="Arial" w:hAnsi="Arial" w:cs="Arial"/>
                  <w:lang w:val="en-US"/>
                </w:rPr>
                <w:id w:val="-1947448304"/>
                <w:placeholder>
                  <w:docPart w:val="9130D82361B24310BA16FA6687B9215C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75F3108A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C8A47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ADD92" w14:textId="3286902D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Izdajatelj osebnega dokumenta</w:t>
            </w:r>
            <w:r w:rsidR="00992DA3">
              <w:rPr>
                <w:rFonts w:ascii="Arial" w:hAnsi="Arial" w:cs="Arial"/>
                <w:sz w:val="20"/>
                <w:szCs w:val="20"/>
              </w:rPr>
              <w:t xml:space="preserve"> in datum veljavnosti</w:t>
            </w:r>
            <w:sdt>
              <w:sdtPr>
                <w:rPr>
                  <w:rFonts w:ascii="Arial" w:hAnsi="Arial" w:cs="Arial"/>
                  <w:lang w:val="en-US"/>
                </w:rPr>
                <w:id w:val="-1882847658"/>
                <w:placeholder>
                  <w:docPart w:val="1C0C812BAC6149C293DB99A62DD35323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6ACAE921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CE6A8F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A9D21" w14:textId="2D567B81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Vrsta osebnega dokumenta</w:t>
            </w:r>
            <w:sdt>
              <w:sdtPr>
                <w:rPr>
                  <w:rFonts w:ascii="Arial" w:hAnsi="Arial" w:cs="Arial"/>
                  <w:lang w:val="en-US"/>
                </w:rPr>
                <w:id w:val="-761528033"/>
                <w:placeholder>
                  <w:docPart w:val="F6558729C216418AB160F167A71E221A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2B190D8C" w14:textId="77777777" w:rsidTr="00E5388A">
        <w:trPr>
          <w:trHeight w:val="379"/>
        </w:trPr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14:paraId="055E97C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F20384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Namen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(obkroži)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177D9E58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306312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Transakcija</w:t>
            </w:r>
          </w:p>
          <w:p w14:paraId="60557FD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4B16D7F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68E02C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Drugo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406CDAF7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2D1" w:rsidRPr="00E5388A" w14:paraId="235A8E97" w14:textId="77777777" w:rsidTr="00E5388A">
        <w:trPr>
          <w:trHeight w:val="379"/>
        </w:trPr>
        <w:tc>
          <w:tcPr>
            <w:tcW w:w="2236" w:type="dxa"/>
            <w:tcBorders>
              <w:top w:val="single" w:sz="4" w:space="0" w:color="auto"/>
            </w:tcBorders>
          </w:tcPr>
          <w:p w14:paraId="7B29893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816576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Nastopa kot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(obkroži)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161E2421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5CCBAD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V svojem imenu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0BFE5C7B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2E89BD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Zakoniti zastopnik fizične osebe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6C66F432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B3088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Pooblaščenec fizične osebe</w:t>
            </w:r>
          </w:p>
        </w:tc>
      </w:tr>
      <w:tr w:rsidR="006A72D1" w:rsidRPr="00E5388A" w14:paraId="220B2828" w14:textId="77777777" w:rsidTr="00E5388A">
        <w:trPr>
          <w:trHeight w:val="504"/>
        </w:trPr>
        <w:tc>
          <w:tcPr>
            <w:tcW w:w="2236" w:type="dxa"/>
            <w:tcBorders>
              <w:bottom w:val="single" w:sz="4" w:space="0" w:color="auto"/>
            </w:tcBorders>
          </w:tcPr>
          <w:p w14:paraId="641CFA2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46B5154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FD918B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Zakoniti zastopnik pravne osebe</w:t>
            </w:r>
          </w:p>
          <w:p w14:paraId="39C5520B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61E953F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4676F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Pooblaščenec pravne osebe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5D4E5B2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2D1" w:rsidRPr="00E5388A" w14:paraId="078558E5" w14:textId="77777777" w:rsidTr="00E5388A">
        <w:trPr>
          <w:trHeight w:val="254"/>
        </w:trPr>
        <w:tc>
          <w:tcPr>
            <w:tcW w:w="2236" w:type="dxa"/>
            <w:tcBorders>
              <w:top w:val="single" w:sz="4" w:space="0" w:color="auto"/>
            </w:tcBorders>
          </w:tcPr>
          <w:p w14:paraId="2110433A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7EFC07F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Dejavnost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(obkroži)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13B87300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207695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Zaposlen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4671F2B8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79465A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Nezaposlen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738CA570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B3A31C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Upokojenec</w:t>
            </w:r>
          </w:p>
        </w:tc>
      </w:tr>
      <w:tr w:rsidR="006A72D1" w:rsidRPr="00E5388A" w14:paraId="304EE78E" w14:textId="77777777" w:rsidTr="00E5388A">
        <w:trPr>
          <w:trHeight w:val="379"/>
        </w:trPr>
        <w:tc>
          <w:tcPr>
            <w:tcW w:w="2236" w:type="dxa"/>
            <w:tcBorders>
              <w:bottom w:val="single" w:sz="4" w:space="0" w:color="auto"/>
            </w:tcBorders>
          </w:tcPr>
          <w:p w14:paraId="21AFF61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7680092C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8ECC7C2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Drugo</w:t>
            </w:r>
          </w:p>
          <w:p w14:paraId="1EB8312C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1B433AB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7D2FDD6F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2D1" w:rsidRPr="00E5388A" w14:paraId="11BE8646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1612B8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D8F869" w14:textId="2030E38D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Znesek transakcije</w:t>
            </w:r>
            <w:sdt>
              <w:sdtPr>
                <w:rPr>
                  <w:rFonts w:ascii="Arial" w:hAnsi="Arial" w:cs="Arial"/>
                  <w:lang w:val="en-US"/>
                </w:rPr>
                <w:id w:val="-1163004433"/>
                <w:placeholder>
                  <w:docPart w:val="54298BDA05EA41C0BAF65004EF074E93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0989760F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1F2C3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3AF9AE" w14:textId="214CBCEE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Valuta</w:t>
            </w:r>
            <w:sdt>
              <w:sdtPr>
                <w:rPr>
                  <w:rFonts w:ascii="Arial" w:hAnsi="Arial" w:cs="Arial"/>
                  <w:lang w:val="en-US"/>
                </w:rPr>
                <w:id w:val="-1473592082"/>
                <w:placeholder>
                  <w:docPart w:val="8D27D7CE91474B6BB4D3FDE62A2BC462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1451C7ED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82DC03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3F52A1" w14:textId="6B962B64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Izvor sredstev</w:t>
            </w:r>
            <w:sdt>
              <w:sdtPr>
                <w:rPr>
                  <w:rFonts w:ascii="Arial" w:hAnsi="Arial" w:cs="Arial"/>
                  <w:lang w:val="en-US"/>
                </w:rPr>
                <w:id w:val="2050255313"/>
                <w:placeholder>
                  <w:docPart w:val="D8B7EF46F13B4E8E9487CE66F3714EDC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7CB2BAF8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6F95F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D99193" w14:textId="5B12A57D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Opomba</w:t>
            </w:r>
            <w:sdt>
              <w:sdtPr>
                <w:rPr>
                  <w:rFonts w:ascii="Arial" w:hAnsi="Arial" w:cs="Arial"/>
                  <w:lang w:val="en-US"/>
                </w:rPr>
                <w:id w:val="-705259599"/>
                <w:placeholder>
                  <w:docPart w:val="055893ED0BD049D9BA35F653B8BCD834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1180F25C" w14:textId="28F2885E" w:rsidR="006A72D1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bookmarkStart w:id="0" w:name="_Hlk123116639"/>
      <w:r>
        <w:rPr>
          <w:rFonts w:ascii="Arial" w:hAnsi="Arial" w:cs="Arial"/>
          <w:i/>
          <w:sz w:val="20"/>
          <w:szCs w:val="20"/>
        </w:rPr>
        <w:lastRenderedPageBreak/>
        <w:t>Slovenski državni holding</w:t>
      </w:r>
      <w:r w:rsidR="006A72D1"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A72D1"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="006A72D1"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A72D1"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7B663FEF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ADE5BD0" w14:textId="1CAFA019" w:rsidR="006A72D1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189DA4B1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F74EA5D" w14:textId="4A342D00" w:rsidR="006A72D1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="006A72D1"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A72D1"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="006A72D1"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anonimizirani.</w:t>
      </w:r>
    </w:p>
    <w:p w14:paraId="4EAF4113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34FEDA5" w14:textId="34605B35" w:rsidR="006A72D1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6F97C9E8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C5C9015" w14:textId="008FB098" w:rsidR="006A72D1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Upravljavec vaših osebnih podatkov je </w:t>
      </w:r>
      <w:r w:rsidR="000A36BD">
        <w:rPr>
          <w:rFonts w:ascii="Arial" w:hAnsi="Arial" w:cs="Arial"/>
          <w:i/>
          <w:sz w:val="20"/>
          <w:szCs w:val="20"/>
        </w:rPr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 w:rsidR="000A36BD"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d., </w:t>
      </w:r>
      <w:r w:rsidR="000A36BD">
        <w:rPr>
          <w:rFonts w:ascii="Arial" w:hAnsi="Arial" w:cs="Arial"/>
          <w:i/>
          <w:sz w:val="20"/>
          <w:szCs w:val="20"/>
        </w:rPr>
        <w:t>Mala ulica 5</w:t>
      </w:r>
      <w:r w:rsidRPr="00E5388A">
        <w:rPr>
          <w:rFonts w:ascii="Arial" w:hAnsi="Arial" w:cs="Arial"/>
          <w:i/>
          <w:sz w:val="20"/>
          <w:szCs w:val="20"/>
        </w:rPr>
        <w:t>, 1000 Ljubljana</w:t>
      </w:r>
      <w:r w:rsidRPr="00C95F1E">
        <w:rPr>
          <w:rFonts w:ascii="Arial" w:hAnsi="Arial" w:cs="Arial"/>
          <w:i/>
          <w:sz w:val="20"/>
          <w:szCs w:val="20"/>
        </w:rPr>
        <w:t xml:space="preserve">, e-mail: </w:t>
      </w:r>
      <w:hyperlink r:id="rId10" w:history="1">
        <w:r w:rsidR="00C95F1E" w:rsidRPr="00C95F1E">
          <w:rPr>
            <w:rStyle w:val="Hiperpovezava"/>
            <w:rFonts w:ascii="Arial" w:hAnsi="Arial" w:cs="Arial"/>
            <w:i/>
            <w:sz w:val="20"/>
            <w:szCs w:val="20"/>
          </w:rPr>
          <w:t>info@sdh.</w:t>
        </w:r>
      </w:hyperlink>
      <w:r w:rsidR="00C95F1E" w:rsidRPr="00C95F1E">
        <w:rPr>
          <w:rStyle w:val="Hiperpovezava"/>
          <w:rFonts w:ascii="Arial" w:hAnsi="Arial" w:cs="Arial"/>
          <w:i/>
          <w:sz w:val="20"/>
          <w:szCs w:val="20"/>
        </w:rPr>
        <w:t>si</w:t>
      </w:r>
      <w:r w:rsidRPr="00C95F1E">
        <w:rPr>
          <w:rFonts w:ascii="Arial" w:hAnsi="Arial" w:cs="Arial"/>
          <w:i/>
          <w:sz w:val="20"/>
          <w:szCs w:val="20"/>
        </w:rPr>
        <w:t xml:space="preserve">. </w:t>
      </w:r>
    </w:p>
    <w:p w14:paraId="23766261" w14:textId="77777777" w:rsidR="00C95F1E" w:rsidRPr="00E5388A" w:rsidRDefault="00C95F1E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61057DD" w14:textId="14E7DA66" w:rsidR="006A72D1" w:rsidRPr="00E5388A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Pooblaščena oseba za varstvo osebnih podatkov pri </w:t>
      </w:r>
      <w:r w:rsidR="000A36BD"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 w:rsidR="000A36BD"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je dosegljiva na e-poštnem naslovu: </w:t>
      </w:r>
      <w:hyperlink r:id="rId11" w:history="1">
        <w:r w:rsidR="00C95F1E" w:rsidRPr="000045F0">
          <w:rPr>
            <w:rStyle w:val="Hiperpovezava"/>
            <w:rFonts w:ascii="Arial" w:hAnsi="Arial" w:cs="Arial"/>
            <w:i/>
            <w:sz w:val="20"/>
            <w:szCs w:val="20"/>
          </w:rPr>
          <w:t>dpo@sdh.si</w:t>
        </w:r>
      </w:hyperlink>
      <w:r w:rsidRPr="00C95F1E">
        <w:rPr>
          <w:rFonts w:ascii="Arial" w:hAnsi="Arial" w:cs="Arial"/>
          <w:i/>
          <w:sz w:val="20"/>
          <w:szCs w:val="20"/>
        </w:rPr>
        <w:t>.</w:t>
      </w:r>
    </w:p>
    <w:bookmarkEnd w:id="0"/>
    <w:p w14:paraId="0C0771C9" w14:textId="77777777" w:rsidR="006A72D1" w:rsidRPr="00E5388A" w:rsidRDefault="006A72D1" w:rsidP="006A72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46D2B4A9" w14:textId="590C256C" w:rsidR="006A72D1" w:rsidRDefault="002C2A4D" w:rsidP="006A72D1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</w:rPr>
        <w:t xml:space="preserve">V </w:t>
      </w:r>
      <w:sdt>
        <w:sdtPr>
          <w:rPr>
            <w:rFonts w:ascii="Arial" w:hAnsi="Arial" w:cs="Arial"/>
            <w:lang w:val="en-US"/>
          </w:rPr>
          <w:id w:val="-281110507"/>
          <w:placeholder>
            <w:docPart w:val="0829A8FCB7584A3BB4AADD23F17E9873"/>
          </w:placeholder>
          <w:showingPlcHdr/>
        </w:sdtPr>
        <w:sdtEndPr/>
        <w:sdtContent>
          <w:r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09B13299" w14:textId="331A53B7" w:rsidR="002C2A4D" w:rsidRDefault="002C2A4D" w:rsidP="006A72D1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Datum </w:t>
      </w:r>
      <w:sdt>
        <w:sdtPr>
          <w:rPr>
            <w:rFonts w:ascii="Arial" w:hAnsi="Arial" w:cs="Arial"/>
            <w:lang w:val="en-US"/>
          </w:rPr>
          <w:id w:val="1847600081"/>
          <w:placeholder>
            <w:docPart w:val="10D710B4EFFA49B7A9DC5F9F1A6CFAB1"/>
          </w:placeholder>
          <w:showingPlcHdr/>
        </w:sdtPr>
        <w:sdtEndPr/>
        <w:sdtContent>
          <w:r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77D32CB4" w14:textId="4B6820E9" w:rsidR="002C2A4D" w:rsidRDefault="002C2A4D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4C37677" w14:textId="2DF242D1" w:rsidR="00461EE7" w:rsidRPr="00E5388A" w:rsidRDefault="00461EE7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stranke: </w:t>
      </w:r>
      <w:r w:rsidRPr="00E5388A">
        <w:rPr>
          <w:rFonts w:ascii="Arial" w:hAnsi="Arial" w:cs="Arial"/>
          <w:sz w:val="20"/>
          <w:szCs w:val="20"/>
        </w:rPr>
        <w:t>_______________________</w:t>
      </w:r>
    </w:p>
    <w:p w14:paraId="33B5CB51" w14:textId="77777777" w:rsidR="00461EE7" w:rsidRDefault="00461EE7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69A398" w14:textId="41FA204C" w:rsidR="006A72D1" w:rsidRPr="00E5388A" w:rsidRDefault="006A72D1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88A">
        <w:rPr>
          <w:rFonts w:ascii="Arial" w:hAnsi="Arial" w:cs="Arial"/>
          <w:sz w:val="20"/>
          <w:szCs w:val="20"/>
        </w:rPr>
        <w:t>Pregled opravil (NE izpolni stranka)</w:t>
      </w:r>
    </w:p>
    <w:p w14:paraId="1BB5BCC9" w14:textId="77777777" w:rsidR="006A72D1" w:rsidRPr="00E5388A" w:rsidRDefault="006A72D1" w:rsidP="006A72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hAnsi="Arial" w:cs="Arial"/>
          <w:sz w:val="20"/>
          <w:szCs w:val="20"/>
        </w:rPr>
        <w:t>(ime in priimek, podpis): ________________________</w:t>
      </w:r>
    </w:p>
    <w:p w14:paraId="26183833" w14:textId="77777777" w:rsidR="006A72D1" w:rsidRPr="00E5388A" w:rsidRDefault="006A72D1" w:rsidP="006A72D1">
      <w:pPr>
        <w:rPr>
          <w:rFonts w:ascii="Arial" w:eastAsia="Calibri" w:hAnsi="Arial" w:cs="Arial"/>
          <w:sz w:val="20"/>
          <w:szCs w:val="20"/>
        </w:rPr>
      </w:pPr>
    </w:p>
    <w:p w14:paraId="0A30B374" w14:textId="77777777" w:rsidR="006A72D1" w:rsidRPr="00E5388A" w:rsidRDefault="006A72D1" w:rsidP="006A72D1">
      <w:pPr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Obvezne priloge:</w:t>
      </w:r>
    </w:p>
    <w:p w14:paraId="09612217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Kopija osebnega dokumenta</w:t>
      </w:r>
    </w:p>
    <w:p w14:paraId="6E6581A1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Izjava o politični izpostavljenosti (Priloga3) – stranka</w:t>
      </w:r>
    </w:p>
    <w:p w14:paraId="472ADCF2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Kopija notarsko overjenega pooblastila pooblaščenca</w:t>
      </w:r>
    </w:p>
    <w:p w14:paraId="526B19A3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Izpisek iz sodnega registra (če je oseba zakoniti zastopnik)</w:t>
      </w:r>
    </w:p>
    <w:p w14:paraId="62AEE871" w14:textId="77777777" w:rsidR="009311D2" w:rsidRPr="00E5388A" w:rsidRDefault="009311D2" w:rsidP="006A72D1">
      <w:pPr>
        <w:rPr>
          <w:rFonts w:ascii="Arial" w:hAnsi="Arial" w:cs="Arial"/>
          <w:sz w:val="20"/>
          <w:szCs w:val="20"/>
        </w:rPr>
      </w:pPr>
    </w:p>
    <w:sectPr w:rsidR="009311D2" w:rsidRPr="00E5388A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12BE1AFC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2C9A97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721060">
    <w:abstractNumId w:val="1"/>
  </w:num>
  <w:num w:numId="2" w16cid:durableId="1624309998">
    <w:abstractNumId w:val="2"/>
  </w:num>
  <w:num w:numId="3" w16cid:durableId="158538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N5SKMdKxN6O+MWKBqf4/qVw8h+fSiJk+fTM53f75QSR9OZwM0RgeK0QlOt8AKhcKCLBlhYW10E8DUdAlv/2WKw==" w:salt="/kLeaN/MmUpqgMxDjGJkz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A2F68"/>
    <w:rsid w:val="00255276"/>
    <w:rsid w:val="00295B74"/>
    <w:rsid w:val="002C2A4D"/>
    <w:rsid w:val="00304CC0"/>
    <w:rsid w:val="0034293A"/>
    <w:rsid w:val="003918B0"/>
    <w:rsid w:val="003B2347"/>
    <w:rsid w:val="003E1837"/>
    <w:rsid w:val="00420DD7"/>
    <w:rsid w:val="00461EE7"/>
    <w:rsid w:val="00503E26"/>
    <w:rsid w:val="00524066"/>
    <w:rsid w:val="00576E8F"/>
    <w:rsid w:val="005A5999"/>
    <w:rsid w:val="005D7570"/>
    <w:rsid w:val="005F7028"/>
    <w:rsid w:val="00666F2F"/>
    <w:rsid w:val="006A0BFC"/>
    <w:rsid w:val="006A72D1"/>
    <w:rsid w:val="00771A80"/>
    <w:rsid w:val="007B6966"/>
    <w:rsid w:val="007D5AAF"/>
    <w:rsid w:val="00887557"/>
    <w:rsid w:val="00890FF7"/>
    <w:rsid w:val="008E1DA9"/>
    <w:rsid w:val="009311D2"/>
    <w:rsid w:val="009427EA"/>
    <w:rsid w:val="009542A0"/>
    <w:rsid w:val="00974859"/>
    <w:rsid w:val="00992DA3"/>
    <w:rsid w:val="00A0105B"/>
    <w:rsid w:val="00AA48FF"/>
    <w:rsid w:val="00AE56EC"/>
    <w:rsid w:val="00B12659"/>
    <w:rsid w:val="00B2723F"/>
    <w:rsid w:val="00B503B2"/>
    <w:rsid w:val="00B738C8"/>
    <w:rsid w:val="00BE7B86"/>
    <w:rsid w:val="00C518D8"/>
    <w:rsid w:val="00C95F1E"/>
    <w:rsid w:val="00CA6868"/>
    <w:rsid w:val="00CB11E7"/>
    <w:rsid w:val="00D274E9"/>
    <w:rsid w:val="00D57D97"/>
    <w:rsid w:val="00DB5DEE"/>
    <w:rsid w:val="00DC14E2"/>
    <w:rsid w:val="00DE3030"/>
    <w:rsid w:val="00DF6D23"/>
    <w:rsid w:val="00E5388A"/>
    <w:rsid w:val="00E73671"/>
    <w:rsid w:val="00EF658A"/>
    <w:rsid w:val="00F01C5D"/>
    <w:rsid w:val="00F323DE"/>
    <w:rsid w:val="00F604F3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2C2A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si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nfo@sdh.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E6386287E4482834E7519D1AEEC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B28C2B-4B99-463B-B44F-BE486975BAC3}"/>
      </w:docPartPr>
      <w:docPartBody>
        <w:p w:rsidR="00DD41F4" w:rsidRDefault="00DD41F4" w:rsidP="00DD41F4">
          <w:pPr>
            <w:pStyle w:val="C60E6386287E4482834E7519D1AEEC8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91B7E434514430FAA4EBB27608E2D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79AC4C-17AC-4C72-B450-2D06CAE43DAC}"/>
      </w:docPartPr>
      <w:docPartBody>
        <w:p w:rsidR="00DD41F4" w:rsidRDefault="00DD41F4" w:rsidP="00DD41F4">
          <w:pPr>
            <w:pStyle w:val="E91B7E434514430FAA4EBB27608E2DB5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DE7647973E74F85B749187B049045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AD83AE-E30E-43A4-8972-E68D6A4814BF}"/>
      </w:docPartPr>
      <w:docPartBody>
        <w:p w:rsidR="00DD41F4" w:rsidRDefault="00DD41F4" w:rsidP="00DD41F4">
          <w:pPr>
            <w:pStyle w:val="8DE7647973E74F85B749187B0490458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07245BC697C4889B44437CBD29BEF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9F7634-8266-44A9-A004-B38A3689E8D6}"/>
      </w:docPartPr>
      <w:docPartBody>
        <w:p w:rsidR="00DD41F4" w:rsidRDefault="00DD41F4" w:rsidP="00DD41F4">
          <w:pPr>
            <w:pStyle w:val="907245BC697C4889B44437CBD29BEF31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F21DF580528340338BFD8004AFFC0E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94C2F-917E-4A62-A168-265BBC9BCBCC}"/>
      </w:docPartPr>
      <w:docPartBody>
        <w:p w:rsidR="00DD41F4" w:rsidRDefault="00DD41F4" w:rsidP="00DD41F4">
          <w:pPr>
            <w:pStyle w:val="F21DF580528340338BFD8004AFFC0EB7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C60E764567B412A97C370B022CED2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7D2E9A-F7C5-492E-9EED-CCFE12DF586C}"/>
      </w:docPartPr>
      <w:docPartBody>
        <w:p w:rsidR="00DD41F4" w:rsidRDefault="00DD41F4" w:rsidP="00DD41F4">
          <w:pPr>
            <w:pStyle w:val="CC60E764567B412A97C370B022CED25B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03226CD59694B21B0579A311125CB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F70168-48B9-4659-840C-02B5F7603602}"/>
      </w:docPartPr>
      <w:docPartBody>
        <w:p w:rsidR="00DD41F4" w:rsidRDefault="00DD41F4" w:rsidP="00DD41F4">
          <w:pPr>
            <w:pStyle w:val="303226CD59694B21B0579A311125CB9B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130D82361B24310BA16FA6687B921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772439-1F3C-4436-8539-86C24B9C7570}"/>
      </w:docPartPr>
      <w:docPartBody>
        <w:p w:rsidR="00DD41F4" w:rsidRDefault="00DD41F4" w:rsidP="00DD41F4">
          <w:pPr>
            <w:pStyle w:val="9130D82361B24310BA16FA6687B9215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C0C812BAC6149C293DB99A62DD353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ADFD80-65F0-4B8E-A077-B985AF085EA2}"/>
      </w:docPartPr>
      <w:docPartBody>
        <w:p w:rsidR="00DD41F4" w:rsidRDefault="00DD41F4" w:rsidP="00DD41F4">
          <w:pPr>
            <w:pStyle w:val="1C0C812BAC6149C293DB99A62DD3532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F6558729C216418AB160F167A71E22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D0C9DB-9897-4C70-88D9-3F87ABDBE435}"/>
      </w:docPartPr>
      <w:docPartBody>
        <w:p w:rsidR="00DD41F4" w:rsidRDefault="00DD41F4" w:rsidP="00DD41F4">
          <w:pPr>
            <w:pStyle w:val="F6558729C216418AB160F167A71E221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4298BDA05EA41C0BAF65004EF074E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BD350B-8B57-4F88-A909-C70C1E8F0290}"/>
      </w:docPartPr>
      <w:docPartBody>
        <w:p w:rsidR="00DD41F4" w:rsidRDefault="00DD41F4" w:rsidP="00DD41F4">
          <w:pPr>
            <w:pStyle w:val="54298BDA05EA41C0BAF65004EF074E9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D27D7CE91474B6BB4D3FDE62A2BC4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B10716-8E21-4D72-9DFA-CEAECE9BCD20}"/>
      </w:docPartPr>
      <w:docPartBody>
        <w:p w:rsidR="00DD41F4" w:rsidRDefault="00DD41F4" w:rsidP="00DD41F4">
          <w:pPr>
            <w:pStyle w:val="8D27D7CE91474B6BB4D3FDE62A2BC46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8B7EF46F13B4E8E9487CE66F3714E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3A44F8-613D-4D82-8E72-C35B5C7F9F91}"/>
      </w:docPartPr>
      <w:docPartBody>
        <w:p w:rsidR="00DD41F4" w:rsidRDefault="00DD41F4" w:rsidP="00DD41F4">
          <w:pPr>
            <w:pStyle w:val="D8B7EF46F13B4E8E9487CE66F3714ED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55893ED0BD049D9BA35F653B8BCD8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B54B89-E6EE-40E3-BC5E-C6021D2D1057}"/>
      </w:docPartPr>
      <w:docPartBody>
        <w:p w:rsidR="00DD41F4" w:rsidRDefault="00DD41F4" w:rsidP="00DD41F4">
          <w:pPr>
            <w:pStyle w:val="055893ED0BD049D9BA35F653B8BCD83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829A8FCB7584A3BB4AADD23F17E98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240921-6B38-4FEE-9AB7-4C81AD5C81C3}"/>
      </w:docPartPr>
      <w:docPartBody>
        <w:p w:rsidR="00DD41F4" w:rsidRDefault="00DD41F4" w:rsidP="00DD41F4">
          <w:pPr>
            <w:pStyle w:val="0829A8FCB7584A3BB4AADD23F17E987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0D710B4EFFA49B7A9DC5F9F1A6CFA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1DD1F6-D37D-4B8D-ABF9-E182791AD95D}"/>
      </w:docPartPr>
      <w:docPartBody>
        <w:p w:rsidR="00DD41F4" w:rsidRDefault="00DD41F4" w:rsidP="00DD41F4">
          <w:pPr>
            <w:pStyle w:val="10D710B4EFFA49B7A9DC5F9F1A6CFAB1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1F4"/>
    <w:rsid w:val="00B503B2"/>
    <w:rsid w:val="00DD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D41F4"/>
  </w:style>
  <w:style w:type="paragraph" w:customStyle="1" w:styleId="C60E6386287E4482834E7519D1AEEC82">
    <w:name w:val="C60E6386287E4482834E7519D1AEEC82"/>
    <w:rsid w:val="00DD41F4"/>
  </w:style>
  <w:style w:type="paragraph" w:customStyle="1" w:styleId="E91B7E434514430FAA4EBB27608E2DB5">
    <w:name w:val="E91B7E434514430FAA4EBB27608E2DB5"/>
    <w:rsid w:val="00DD41F4"/>
  </w:style>
  <w:style w:type="paragraph" w:customStyle="1" w:styleId="8DE7647973E74F85B749187B0490458D">
    <w:name w:val="8DE7647973E74F85B749187B0490458D"/>
    <w:rsid w:val="00DD41F4"/>
  </w:style>
  <w:style w:type="paragraph" w:customStyle="1" w:styleId="907245BC697C4889B44437CBD29BEF31">
    <w:name w:val="907245BC697C4889B44437CBD29BEF31"/>
    <w:rsid w:val="00DD41F4"/>
  </w:style>
  <w:style w:type="paragraph" w:customStyle="1" w:styleId="F21DF580528340338BFD8004AFFC0EB7">
    <w:name w:val="F21DF580528340338BFD8004AFFC0EB7"/>
    <w:rsid w:val="00DD41F4"/>
  </w:style>
  <w:style w:type="paragraph" w:customStyle="1" w:styleId="CC60E764567B412A97C370B022CED25B">
    <w:name w:val="CC60E764567B412A97C370B022CED25B"/>
    <w:rsid w:val="00DD41F4"/>
  </w:style>
  <w:style w:type="paragraph" w:customStyle="1" w:styleId="303226CD59694B21B0579A311125CB9B">
    <w:name w:val="303226CD59694B21B0579A311125CB9B"/>
    <w:rsid w:val="00DD41F4"/>
  </w:style>
  <w:style w:type="paragraph" w:customStyle="1" w:styleId="9130D82361B24310BA16FA6687B9215C">
    <w:name w:val="9130D82361B24310BA16FA6687B9215C"/>
    <w:rsid w:val="00DD41F4"/>
  </w:style>
  <w:style w:type="paragraph" w:customStyle="1" w:styleId="1C0C812BAC6149C293DB99A62DD35323">
    <w:name w:val="1C0C812BAC6149C293DB99A62DD35323"/>
    <w:rsid w:val="00DD41F4"/>
  </w:style>
  <w:style w:type="paragraph" w:customStyle="1" w:styleId="F6558729C216418AB160F167A71E221A">
    <w:name w:val="F6558729C216418AB160F167A71E221A"/>
    <w:rsid w:val="00DD41F4"/>
  </w:style>
  <w:style w:type="paragraph" w:customStyle="1" w:styleId="54298BDA05EA41C0BAF65004EF074E93">
    <w:name w:val="54298BDA05EA41C0BAF65004EF074E93"/>
    <w:rsid w:val="00DD41F4"/>
  </w:style>
  <w:style w:type="paragraph" w:customStyle="1" w:styleId="8D27D7CE91474B6BB4D3FDE62A2BC462">
    <w:name w:val="8D27D7CE91474B6BB4D3FDE62A2BC462"/>
    <w:rsid w:val="00DD41F4"/>
  </w:style>
  <w:style w:type="paragraph" w:customStyle="1" w:styleId="D8B7EF46F13B4E8E9487CE66F3714EDC">
    <w:name w:val="D8B7EF46F13B4E8E9487CE66F3714EDC"/>
    <w:rsid w:val="00DD41F4"/>
  </w:style>
  <w:style w:type="paragraph" w:customStyle="1" w:styleId="055893ED0BD049D9BA35F653B8BCD834">
    <w:name w:val="055893ED0BD049D9BA35F653B8BCD834"/>
    <w:rsid w:val="00DD41F4"/>
  </w:style>
  <w:style w:type="paragraph" w:customStyle="1" w:styleId="0829A8FCB7584A3BB4AADD23F17E9873">
    <w:name w:val="0829A8FCB7584A3BB4AADD23F17E9873"/>
    <w:rsid w:val="00DD41F4"/>
  </w:style>
  <w:style w:type="paragraph" w:customStyle="1" w:styleId="10D710B4EFFA49B7A9DC5F9F1A6CFAB1">
    <w:name w:val="10D710B4EFFA49B7A9DC5F9F1A6CFAB1"/>
    <w:rsid w:val="00DD41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ECB24-271F-469B-AA3D-9518B956A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purl.org/dc/dcmitype/"/>
    <ds:schemaRef ds:uri="http://purl.org/dc/terms/"/>
    <ds:schemaRef ds:uri="http://schemas.microsoft.com/office/infopath/2007/PartnerControls"/>
    <ds:schemaRef ds:uri="4ff0a056-0f7e-4653-8b72-91cabc648a9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6bb5633b-5038-401c-ae09-6b86013251f8"/>
    <ds:schemaRef ds:uri="57938ae9-0ff0-400f-95df-5c74ca8f2f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SDH_Obrazec ZPPDFT2 fizicne osebe_2024</dc:title>
  <dc:creator>Nina Podboj</dc:creator>
  <cp:lastModifiedBy>Nataša Mahne</cp:lastModifiedBy>
  <cp:revision>2</cp:revision>
  <cp:lastPrinted>2016-07-25T07:11:00Z</cp:lastPrinted>
  <dcterms:created xsi:type="dcterms:W3CDTF">2025-06-11T12:16:00Z</dcterms:created>
  <dcterms:modified xsi:type="dcterms:W3CDTF">2025-06-11T12:16:00Z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